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bbbc32" w14:textId="9bbbc3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8C1E82">
        <w:rPr>
          <w:color w:val="FF0000"/>
        </w:rPr>
        <w:t xml:space="preserve">2. </w:t>
      </w:r>
      <w:proofErr w:type="spellStart"/>
      <w:r w:rsidR="008C1E82">
        <w:rPr>
          <w:color w:val="FF0000"/>
        </w:rPr>
        <w:t>SSKa</w:t>
      </w:r>
      <w:proofErr w:type="spellEnd"/>
      <w:r w:rsidR="008C1E82">
        <w:rPr>
          <w:color w:val="FF0000"/>
        </w:rPr>
        <w:t>-</w:t>
      </w:r>
      <w:r w:rsidRPr="000B30FA" w:rsidR="00AE1F41">
        <w:t>St-</w:t>
      </w:r>
      <w:r w:rsidR="008C1E82">
        <w:t>1628/2022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C1E82">
        <w:t xml:space="preserve">2. </w:t>
      </w:r>
      <w:proofErr w:type="spellStart"/>
      <w:r w:rsidR="008C1E82">
        <w:t>SSKa</w:t>
      </w:r>
      <w:proofErr w:type="spellEnd"/>
      <w:r w:rsidR="008C1E82">
        <w:t>-</w:t>
      </w:r>
      <w:r w:rsidRPr="000B30FA" w:rsidR="00884690">
        <w:t xml:space="preserve"> St</w:t>
      </w:r>
      <w:r w:rsidRPr="000B30FA" w:rsidR="00B13065">
        <w:t>-</w:t>
      </w:r>
      <w:r w:rsidR="008C1E82">
        <w:t>1628/2022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8C1E82" w:rsidP="008C1E82" w:rsidRDefault="008C1E82">
      <w:pPr>
        <w:tabs>
          <w:tab w:val="left" w:pos="709"/>
        </w:tabs>
        <w:ind w:left="1416" w:hanging="707"/>
        <w:jc w:val="both"/>
      </w:pPr>
      <w:r>
        <w:t xml:space="preserve">OREŠKOVIĆ STOLARIJA jednostavno društvo s ograničenom odgovornošću za </w:t>
      </w:r>
    </w:p>
    <w:p w:rsidRPr="000B30FA" w:rsidR="008C1E82" w:rsidP="008C1E82" w:rsidRDefault="008C1E82">
      <w:pPr>
        <w:tabs>
          <w:tab w:val="left" w:pos="709"/>
        </w:tabs>
        <w:ind w:left="1416" w:hanging="707"/>
        <w:jc w:val="both"/>
      </w:pPr>
      <w:r>
        <w:t>usluge i trgovinu, OIB: 08791050943, Ulica Brezovičkog odreda 81, 44000 Sisak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8C1E82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Nino R</w:t>
      </w:r>
      <w:r w:rsidR="008C1E82">
        <w:t>adić</w:t>
      </w:r>
      <w:bookmarkStart w:name="_GoBack" w:id="0"/>
      <w:bookmarkEnd w:id="0"/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1E82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1E8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C1E8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C1E8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C1E8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C1E8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E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1E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1E8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1E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1E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svibnja 2022.</izvorni_sadrzaj>
    <derivirana_varijabla naziv="DomainObject.Predmet.DatumIzradeOptuznogAkta_1">26. svibnja 2022.</derivirana_varijabla>
  </DomainObject.Predmet.DatumIzradeOptuznogAkta>
  <DomainObject.Predmet.DatumIzradeOptuznogAktaFormated>
    <izvorni_sadrzaj>26.5.2022.</izvorni_sadrzaj>
    <derivirana_varijabla naziv="DomainObject.Predmet.DatumIzradeOptuznogAktaFormated_1">26.5.2022.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St-1628/2022</izvorni_sadrzaj>
    <derivirana_varijabla naziv="DomainObject.Predmet.OznakaBroj_1">St-1628/2022</derivirana_varijabla>
  </DomainObject.Predmet.OznakaBroj>
  <DomainObject.Predmet.OznakaBrojOptuznogAkta>
    <izvorni_sadrzaj>04-06-22-2731</izvorni_sadrzaj>
    <derivirana_varijabla naziv="DomainObject.Predmet.OznakaBrojOptuznogAkta_1">04-06-22-2731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OREŠKOVIĆ STOLARIJA jednostavno društvo s ograničenom odgovornošću za usluge i trgovinu</izvorni_sadrzaj>
    <derivirana_varijabla naziv="DomainObject.Predmet.ProtustrankaFormated_1">  OREŠKOVIĆ STOLARIJA jednostavno društvo s ograničenom odgovornošću za usluge i trgovinu</derivirana_varijabla>
  </DomainObject.Predmet.ProtustrankaFormated>
  <DomainObject.Predmet.ProtustrankaFormatedOIB>
    <izvorni_sadrzaj>  OREŠKOVIĆ STOLARIJA jednostavno društvo s ograničenom odgovornošću za usluge i trgovinu, OIB 08791050943</izvorni_sadrzaj>
    <derivirana_varijabla naziv="DomainObject.Predmet.ProtustrankaFormatedOIB_1">  OREŠKOVIĆ STOLARIJA jednostavno društvo s ograničenom odgovornošću za usluge i trgovinu, OIB 08791050943</derivirana_varijabla>
  </DomainObject.Predmet.ProtustrankaFormatedOIB>
  <DomainObject.Predmet.ProtustrankaFormatedWithAdress>
    <izvorni_sadrzaj> OREŠKOVIĆ STOLARIJA jednostavno društvo s ograničenom odgovornošću za usluge i trgovinu, Ulica Brezovičkog odreda 81, 44000 Sisak</izvorni_sadrzaj>
    <derivirana_varijabla naziv="DomainObject.Predmet.ProtustrankaFormatedWithAdress_1"> OREŠKOVIĆ STOLARIJA jednostavno društvo s ograničenom odgovornošću za usluge i trgovinu, Ulica Brezovičkog odreda 81, 44000 Sisak</derivirana_varijabla>
  </DomainObject.Predmet.ProtustrankaFormatedWithAdress>
  <DomainObject.Predmet.ProtustrankaFormatedWithAdressOIB>
    <izvorni_sadrzaj> OREŠKOVIĆ STOLARIJA jednostavno društvo s ograničenom odgovornošću za usluge i trgovinu, OIB 08791050943, Ulica Brezovičkog odreda 81, 44000 Sisak</izvorni_sadrzaj>
    <derivirana_varijabla naziv="DomainObject.Predmet.ProtustrankaFormatedWithAdressOIB_1"> OREŠKOVIĆ STOLARIJA jednostavno društvo s ograničenom odgovornošću za usluge i trgovinu, OIB 08791050943, Ulica Brezovičkog odreda 81, 44000 Sisak</derivirana_varijabla>
  </DomainObject.Predmet.ProtustrankaFormatedWithAdressOIB>
  <DomainObject.Predmet.ProtustrankaWithAdress>
    <izvorni_sadrzaj>OREŠKOVIĆ STOLARIJA jednostavno društvo s ograničenom odgovornošću za usluge i trgovinu Ulica Brezovičkog odreda 81, 44000 Sisak</izvorni_sadrzaj>
    <derivirana_varijabla naziv="DomainObject.Predmet.ProtustrankaWithAdress_1">OREŠKOVIĆ STOLARIJA jednostavno društvo s ograničenom odgovornošću za usluge i trgovinu Ulica Brezovičkog odreda 81, 44000 Sisak</derivirana_varijabla>
  </DomainObject.Predmet.ProtustrankaWithAdress>
  <DomainObject.Predmet.ProtustrankaWithAdressOIB>
    <izvorni_sadrzaj>OREŠKOVIĆ STOLARIJA jednostavno društvo s ograničenom odgovornošću za usluge i trgovinu, OIB 08791050943, Ulica Brezovičkog odreda 81, 44000 Sisak</izvorni_sadrzaj>
    <derivirana_varijabla naziv="DomainObject.Predmet.ProtustrankaWithAdressOIB_1">OREŠKOVIĆ STOLARIJA jednostavno društvo s ograničenom odgovornošću za usluge i trgovinu, OIB 08791050943, Ulica Brezovičkog odreda 81, 44000 Sisak</derivirana_varijabla>
  </DomainObject.Predmet.ProtustrankaWithAdressOIB>
  <DomainObject.Predmet.ProtustrankaNazivFormated>
    <izvorni_sadrzaj>OREŠKOVIĆ STOLARIJA jednostavno društvo s ograničenom odgovornošću za usluge i trgovinu</izvorni_sadrzaj>
    <derivirana_varijabla naziv="DomainObject.Predmet.ProtustrankaNazivFormated_1">OREŠKOVIĆ STOLARIJA jednostavno društvo s ograničenom odgovornošću za usluge i trgovinu</derivirana_varijabla>
  </DomainObject.Predmet.ProtustrankaNazivFormated>
  <DomainObject.Predmet.ProtustrankaNazivFormatedOIB>
    <izvorni_sadrzaj>OREŠKOVIĆ STOLARIJA jednostavno društvo s ograničenom odgovornošću za usluge i trgovinu, OIB 08791050943</izvorni_sadrzaj>
    <derivirana_varijabla naziv="DomainObject.Predmet.ProtustrankaNazivFormatedOIB_1">OREŠKOVIĆ STOLARIJA jednostavno društvo s ograničenom odgovornošću za usluge i trgovinu, OIB 08791050943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Soba</izvorni_sadrzaj>
    <derivirana_varijabla naziv="DomainObject.Predmet.Referada.Prostorija.Oznaka_1">Soba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OREŠKOVIĆ STOLARIJA jednostavno društvo s ograničenom odgovornošću za usluge i trgovinu</item>
    </izvorni_sadrzaj>
    <derivirana_varijabla naziv="DomainObject.Predmet.ProtuStrankaListFormated_1">
      <item>OREŠKOVIĆ STOLARIJA jednostavno društvo s ograničenom odgovornošću za usluge i trgovinu</item>
    </derivirana_varijabla>
  </DomainObject.Predmet.ProtuStrankaListFormated>
  <DomainObject.Predmet.ProtuStrankaListFormatedOIB>
    <izvorni_sadrzaj>
      <item>OREŠKOVIĆ STOLARIJA jednostavno društvo s ograničenom odgovornošću za usluge i trgovinu, OIB 08791050943</item>
    </izvorni_sadrzaj>
    <derivirana_varijabla naziv="DomainObject.Predmet.ProtuStrankaListFormatedOIB_1">
      <item>OREŠKOVIĆ STOLARIJA jednostavno društvo s ograničenom odgovornošću za usluge i trgovinu, OIB 08791050943</item>
    </derivirana_varijabla>
  </DomainObject.Predmet.ProtuStrankaListFormatedOIB>
  <DomainObject.Predmet.ProtuStrankaListFormatedWithAdress>
    <izvorni_sadrzaj>
      <item>OREŠKOVIĆ STOLARIJA jednostavno društvo s ograničenom odgovornošću za usluge i trgovinu, Ulica Brezovičkog odreda 81, 44000 Sisak</item>
    </izvorni_sadrzaj>
    <derivirana_varijabla naziv="DomainObject.Predmet.ProtuStrankaListFormatedWithAdress_1">
      <item>OREŠKOVIĆ STOLARIJA jednostavno društvo s ograničenom odgovornošću za usluge i trgovinu, Ulica Brezovičkog odreda 81, 44000 Sisak</item>
    </derivirana_varijabla>
  </DomainObject.Predmet.ProtuStrankaListFormatedWithAdress>
  <DomainObject.Predmet.ProtuStrankaListFormatedWithAdressOIB>
    <izvorni_sadrzaj>
      <item>OREŠKOVIĆ STOLARIJA jednostavno društvo s ograničenom odgovornošću za usluge i trgovinu, OIB 08791050943, Ulica Brezovičkog odreda 81, 44000 Sisak</item>
    </izvorni_sadrzaj>
    <derivirana_varijabla naziv="DomainObject.Predmet.ProtuStrankaListFormatedWithAdressOIB_1">
      <item>OREŠKOVIĆ STOLARIJA jednostavno društvo s ograničenom odgovornošću za usluge i trgovinu, OIB 08791050943, Ulica Brezovičkog odreda 81, 44000 Sisak</item>
    </derivirana_varijabla>
  </DomainObject.Predmet.ProtuStrankaListFormatedWithAdressOIB>
  <DomainObject.Predmet.ProtuStrankaListNazivFormated>
    <izvorni_sadrzaj>
      <item>OREŠKOVIĆ STOLARIJA jednostavno društvo s ograničenom odgovornošću za usluge i trgovinu</item>
    </izvorni_sadrzaj>
    <derivirana_varijabla naziv="DomainObject.Predmet.ProtuStrankaListNazivFormated_1">
      <item>OREŠKOVIĆ STOLARIJA jednostavno društvo s ograničenom odgovornošću za usluge i trgovinu</item>
    </derivirana_varijabla>
  </DomainObject.Predmet.ProtuStrankaListNazivFormated>
  <DomainObject.Predmet.ProtuStrankaListNazivFormatedOIB>
    <izvorni_sadrzaj>
      <item>OREŠKOVIĆ STOLARIJA jednostavno društvo s ograničenom odgovornošću za usluge i trgovinu, OIB 08791050943</item>
    </izvorni_sadrzaj>
    <derivirana_varijabla naziv="DomainObject.Predmet.ProtuStrankaListNazivFormatedOIB_1">
      <item>OREŠKOVIĆ STOLARIJA jednostavno društvo s ograničenom odgovornošću za usluge i trgovinu, OIB 08791050943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OREŠKOVIĆ STOLARIJA jednostavno društvo s ograničenom odgovornošću za usluge i trgovinu</izvorni_sadrzaj>
    <derivirana_varijabla naziv="DomainObject.Predmet.ProtustrankaIDrugi_1">OREŠKOVIĆ STOLARIJA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OREŠKOVIĆ STOLARIJA jednostavno društvo s ograničenom odgovornošću za usluge i trgovinu, OIB 08791050943, Ulica Brezovičkog odreda 81, 44000 Sisak</izvorni_sadrzaj>
    <derivirana_varijabla naziv="DomainObject.Predmet.ProtustrankaIDrugiAdressOIB_1">OREŠKOVIĆ STOLARIJA jednostavno društvo s ograničenom odgovornošću za usluge i trgovinu, OIB 08791050943, Ulica Brezovičkog odreda 81,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OREŠKOVIĆ STOLARIJA jednostavno društvo s ograničenom odgovornošću za usluge i trgovinu</item>
      <item>Financijska agencija</item>
    </izvorni_sadrzaj>
    <derivirana_varijabla naziv="DomainObject.Predmet.SudioniciListNaziv_1">
      <item>OREŠKOVIĆ STOLARIJA jednostavno društvo s ograničenom odgovornošću za usluge i trgovinu</item>
      <item>Financijska agencija</item>
    </derivirana_varijabla>
  </DomainObject.Predmet.SudioniciListNaziv>
  <DomainObject.Predmet.SudioniciListAdressOIB>
    <izvorni_sadrzaj>
      <item>OREŠKOVIĆ STOLARIJA jednostavno društvo s ograničenom odgovornošću za usluge i trgovinu, OIB 08791050943, Ulica Brezovičkog odreda 81,44000 Sisak</item>
      <item>Financijska agencija, OIB 85821130368, TRG SVIBANJSKIH ŽRTAVA 1995. 1,10000 Zagreb</item>
    </izvorni_sadrzaj>
    <derivirana_varijabla naziv="DomainObject.Predmet.SudioniciListAdressOIB_1">
      <item>OREŠKOVIĆ STOLARIJA jednostavno društvo s ograničenom odgovornošću za usluge i trgovinu, OIB 08791050943, Ulica Brezovičkog odreda 81,44000 Sisak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08791050943</item>
      <item>, OIB 85821130368</item>
    </izvorni_sadrzaj>
    <derivirana_varijabla naziv="DomainObject.Predmet.SudioniciListNazivOIB_1">
      <item>, OIB 08791050943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902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